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C1A97" w14:textId="77777777" w:rsidR="005E14D6" w:rsidRDefault="005E14D6" w:rsidP="005E14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BLOWE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3E4CFEC" w14:textId="77777777" w:rsidR="005E14D6" w:rsidRDefault="005E14D6" w:rsidP="005E14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C096BFF" w14:textId="77777777" w:rsidR="005E14D6" w:rsidRDefault="005E14D6" w:rsidP="005E14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80F89E" w14:textId="77777777" w:rsidR="005E14D6" w:rsidRDefault="005E14D6" w:rsidP="005E14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CE9D36" w14:textId="77777777" w:rsidR="005E14D6" w:rsidRDefault="005E14D6" w:rsidP="005E14D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7721C53" w14:textId="77777777" w:rsidR="005E14D6" w:rsidRDefault="005E14D6" w:rsidP="005E14D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FB571CB" w14:textId="77777777" w:rsidR="005E14D6" w:rsidRDefault="005E14D6" w:rsidP="005E14D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EDB6A2F" w14:textId="77777777" w:rsidR="005E14D6" w:rsidRDefault="005E14D6" w:rsidP="005E14D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2858D6D" w14:textId="77777777" w:rsidR="005E14D6" w:rsidRDefault="005E14D6" w:rsidP="005E14D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88F6E49" w14:textId="77777777" w:rsidR="005E14D6" w:rsidRDefault="005E14D6" w:rsidP="005E14D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4FD7316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D4F8" w14:textId="77777777" w:rsidR="005E14D6" w:rsidRDefault="005E14D6" w:rsidP="009139A6">
      <w:r>
        <w:separator/>
      </w:r>
    </w:p>
  </w:endnote>
  <w:endnote w:type="continuationSeparator" w:id="0">
    <w:p w14:paraId="744C8492" w14:textId="77777777" w:rsidR="005E14D6" w:rsidRDefault="005E14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CB3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C3C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9A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F2D7D" w14:textId="77777777" w:rsidR="005E14D6" w:rsidRDefault="005E14D6" w:rsidP="009139A6">
      <w:r>
        <w:separator/>
      </w:r>
    </w:p>
  </w:footnote>
  <w:footnote w:type="continuationSeparator" w:id="0">
    <w:p w14:paraId="0D1DFACE" w14:textId="77777777" w:rsidR="005E14D6" w:rsidRDefault="005E14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B9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EAD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F9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D6"/>
    <w:rsid w:val="000666E0"/>
    <w:rsid w:val="002510B7"/>
    <w:rsid w:val="005C130B"/>
    <w:rsid w:val="005E14D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1D57E"/>
  <w15:chartTrackingRefBased/>
  <w15:docId w15:val="{0B3ABC49-022E-44F8-AD61-9A1B3404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2022-07-16T19:19:00Z</dcterms:created>
  <dcterms:modified xsi:type="dcterms:W3CDTF">2022-07-16T19:19:00Z</dcterms:modified>
</cp:coreProperties>
</file>